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90" w:rsidRDefault="00927C90">
      <w:r>
        <w:t xml:space="preserve">   </w:t>
      </w:r>
    </w:p>
    <w:p w:rsidR="00927C90" w:rsidRDefault="00927C90">
      <w:r>
        <w:t xml:space="preserve">                           </w:t>
      </w:r>
    </w:p>
    <w:p w:rsidR="00927C90" w:rsidRPr="000159AF" w:rsidRDefault="00927C90">
      <w:pPr>
        <w:rPr>
          <w:rFonts w:ascii="Times New Roman" w:hAnsi="Times New Roman"/>
          <w:b/>
        </w:rPr>
      </w:pPr>
      <w:r w:rsidRPr="000159AF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                                    </w:t>
      </w:r>
      <w:r w:rsidRPr="000159AF">
        <w:rPr>
          <w:rFonts w:ascii="Times New Roman" w:hAnsi="Times New Roman"/>
          <w:b/>
        </w:rPr>
        <w:t xml:space="preserve"> GEOMETRİK CİSİMLER</w:t>
      </w:r>
    </w:p>
    <w:p w:rsidR="00927C90" w:rsidRPr="000159AF" w:rsidRDefault="00927C90">
      <w:pPr>
        <w:rPr>
          <w:rFonts w:ascii="Comic Sans MS" w:hAnsi="Comic Sans MS"/>
        </w:rPr>
      </w:pPr>
      <w:r>
        <w:t xml:space="preserve">          </w:t>
      </w:r>
      <w:r w:rsidRPr="000159AF">
        <w:rPr>
          <w:rFonts w:ascii="Comic Sans MS" w:hAnsi="Comic Sans MS"/>
        </w:rPr>
        <w:t xml:space="preserve">KÜP                                                               </w:t>
      </w:r>
      <w:r>
        <w:rPr>
          <w:rFonts w:ascii="Comic Sans MS" w:hAnsi="Comic Sans MS"/>
        </w:rPr>
        <w:t xml:space="preserve">                         </w:t>
      </w:r>
      <w:r w:rsidRPr="000159AF">
        <w:rPr>
          <w:rFonts w:ascii="Comic Sans MS" w:hAnsi="Comic Sans MS"/>
        </w:rPr>
        <w:t xml:space="preserve">     KARE PRİZMA</w:t>
      </w:r>
    </w:p>
    <w:p w:rsidR="00927C90" w:rsidRDefault="00927C90" w:rsidP="000159AF">
      <w:pPr>
        <w:tabs>
          <w:tab w:val="center" w:pos="4536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5.9pt;margin-top:17.85pt;width:45pt;height:.05pt;flip:x;z-index:2516602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413.65pt;margin-top:11.15pt;width:23.25pt;height:0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79.15pt;margin-top:4.9pt;width:1.5pt;height:12.95pt;flip:y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27.4pt;margin-top:4.9pt;width:.75pt;height:12.95pt;flip:y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0" type="#_x0000_t16" style="position:absolute;margin-left:308.65pt;margin-top:11.15pt;width:105pt;height:161.75pt;z-index:251652096" adj="5273" fillcolor="#ff9" strokeweight="3pt">
            <v:fill opacity=".5"/>
          </v:shape>
        </w:pict>
      </w:r>
      <w:r>
        <w:rPr>
          <w:noProof/>
          <w:lang w:eastAsia="tr-TR"/>
        </w:rPr>
        <w:pict>
          <v:shape id="_x0000_s1031" type="#_x0000_t16" style="position:absolute;margin-left:-12.35pt;margin-top:17.85pt;width:159pt;height:150.55pt;z-index:251651072" fillcolor="#cfc" strokeweight="3pt">
            <v:fill opacity="22282f"/>
            <v:textbox style="mso-next-textbox:#_x0000_s1031">
              <w:txbxContent>
                <w:p w:rsidR="00927C90" w:rsidRDefault="00927C90" w:rsidP="00DA4F2F"/>
                <w:p w:rsidR="00927C90" w:rsidRDefault="00927C90" w:rsidP="00DA4F2F">
                  <w:r>
                    <w:t>Yüzey</w:t>
                  </w:r>
                </w:p>
              </w:txbxContent>
            </v:textbox>
          </v:shape>
        </w:pict>
      </w:r>
      <w:r>
        <w:t xml:space="preserve">             Köşe              Ayrıt</w:t>
      </w:r>
      <w:r>
        <w:tab/>
        <w:t>üst taban</w:t>
      </w:r>
    </w:p>
    <w:p w:rsidR="00927C90" w:rsidRPr="0019621B" w:rsidRDefault="00927C90" w:rsidP="0019621B">
      <w:r>
        <w:t xml:space="preserve">                                                                                                                                                                           köşe</w:t>
      </w:r>
    </w:p>
    <w:p w:rsidR="00927C90" w:rsidRPr="0019621B" w:rsidRDefault="00927C90" w:rsidP="0019621B"/>
    <w:p w:rsidR="00927C90" w:rsidRPr="0019621B" w:rsidRDefault="00927C90" w:rsidP="000159AF">
      <w:pPr>
        <w:tabs>
          <w:tab w:val="right" w:pos="9072"/>
        </w:tabs>
      </w:pPr>
      <w:r>
        <w:rPr>
          <w:noProof/>
          <w:lang w:eastAsia="tr-TR"/>
        </w:rPr>
        <w:pict>
          <v:shape id="_x0000_s1032" type="#_x0000_t32" style="position:absolute;margin-left:387.4pt;margin-top:9.75pt;width:37.5pt;height:0;z-index:251658240" o:connectortype="straight">
            <v:stroke endarrow="block"/>
          </v:shape>
        </w:pict>
      </w:r>
      <w:r>
        <w:tab/>
        <w:t>ayrıt</w:t>
      </w:r>
    </w:p>
    <w:p w:rsidR="00927C90" w:rsidRPr="0019621B" w:rsidRDefault="00927C90" w:rsidP="0019621B"/>
    <w:p w:rsidR="00927C90" w:rsidRPr="0019621B" w:rsidRDefault="00927C90" w:rsidP="0019621B">
      <w:r>
        <w:rPr>
          <w:noProof/>
          <w:lang w:eastAsia="tr-TR"/>
        </w:rPr>
        <w:pict>
          <v:shape id="_x0000_s1033" type="#_x0000_t32" style="position:absolute;margin-left:345.4pt;margin-top:12.15pt;width:79.5pt;height:2.25pt;flip:y;z-index:251659264" o:connectortype="straight">
            <v:stroke endarrow="block"/>
          </v:shape>
        </w:pict>
      </w:r>
      <w:r>
        <w:t xml:space="preserve">                                                                                                                                                                           yüzey</w:t>
      </w:r>
    </w:p>
    <w:p w:rsidR="00927C90" w:rsidRDefault="00927C90" w:rsidP="0019621B"/>
    <w:p w:rsidR="00927C90" w:rsidRDefault="00927C90" w:rsidP="0019621B">
      <w:pPr>
        <w:tabs>
          <w:tab w:val="left" w:pos="5145"/>
        </w:tabs>
      </w:pPr>
      <w:r>
        <w:t>6 yüzeyi, 8 köşesi, 12 ayrıtı vardır.                                                   6 yüzeyi , 8 köşesi, 12 ayrıtı vardır.</w:t>
      </w:r>
    </w:p>
    <w:p w:rsidR="00927C90" w:rsidRDefault="00927C90" w:rsidP="0019621B">
      <w:pPr>
        <w:tabs>
          <w:tab w:val="left" w:pos="5145"/>
        </w:tabs>
      </w:pPr>
      <w:r>
        <w:t>Kareler bir birlerine eşittir.                                             Tabanları karedir. Yan yüzeyleri  dikdörtgendir.</w:t>
      </w:r>
    </w:p>
    <w:p w:rsidR="00927C90" w:rsidRPr="0019621B" w:rsidRDefault="00927C90" w:rsidP="0019621B">
      <w:r>
        <w:t xml:space="preserve">                                                                  </w:t>
      </w:r>
    </w:p>
    <w:p w:rsidR="00927C90" w:rsidRPr="0019621B" w:rsidRDefault="00927C90" w:rsidP="0019621B"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927C90" w:rsidRPr="0019621B" w:rsidRDefault="00927C90" w:rsidP="0019621B"/>
    <w:p w:rsidR="00927C90" w:rsidRPr="000159AF" w:rsidRDefault="00927C90" w:rsidP="0070278F">
      <w:pPr>
        <w:tabs>
          <w:tab w:val="left" w:pos="3855"/>
        </w:tabs>
        <w:rPr>
          <w:rFonts w:ascii="Comic Sans MS" w:hAnsi="Comic Sans MS"/>
        </w:rPr>
      </w:pPr>
      <w:r w:rsidRPr="000159AF">
        <w:rPr>
          <w:rFonts w:ascii="Comic Sans MS" w:hAnsi="Comic Sans MS"/>
        </w:rPr>
        <w:t>DİKDÖRTGENLER PRİZMASI</w:t>
      </w:r>
      <w:r w:rsidRPr="000159AF">
        <w:rPr>
          <w:rFonts w:ascii="Comic Sans MS" w:hAnsi="Comic Sans MS"/>
        </w:rPr>
        <w:tab/>
        <w:t xml:space="preserve">                                      SİLİNDİR</w:t>
      </w:r>
    </w:p>
    <w:p w:rsidR="00927C90" w:rsidRDefault="00927C90" w:rsidP="0019621B"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4" type="#_x0000_t132" style="position:absolute;margin-left:288.4pt;margin-top:4.85pt;width:78.75pt;height:168.3pt;z-index:251654144" fillcolor="#cff" strokeweight="2.5pt"/>
        </w:pict>
      </w:r>
      <w:r>
        <w:rPr>
          <w:noProof/>
          <w:lang w:eastAsia="tr-TR"/>
        </w:rPr>
        <w:pict>
          <v:shape id="_x0000_s1035" type="#_x0000_t32" style="position:absolute;margin-left:28.15pt;margin-top:23.85pt;width:83.25pt;height:2.25pt;flip:y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16" style="position:absolute;margin-left:-58.4pt;margin-top:38.9pt;width:179.05pt;height:111pt;rotation:270;flip:x;z-index:251653120" adj="9800" fillcolor="#ff9" strokeweight="2pt">
            <v:fill opacity="52429f"/>
          </v:shape>
        </w:pict>
      </w:r>
    </w:p>
    <w:p w:rsidR="00927C90" w:rsidRDefault="00927C90" w:rsidP="000159AF">
      <w:pPr>
        <w:tabs>
          <w:tab w:val="left" w:pos="2310"/>
          <w:tab w:val="left" w:pos="7515"/>
        </w:tabs>
      </w:pPr>
      <w:r>
        <w:rPr>
          <w:noProof/>
          <w:lang w:eastAsia="tr-TR"/>
        </w:rPr>
        <w:pict>
          <v:shape id="_x0000_s1037" type="#_x0000_t32" style="position:absolute;margin-left:340.9pt;margin-top:7.4pt;width:35.25pt;height:.75pt;flip:y;z-index:251662336" o:connectortype="straight">
            <v:stroke endarrow="block"/>
          </v:shape>
        </w:pict>
      </w:r>
      <w:r>
        <w:tab/>
        <w:t>Üst taban                                                                                          üst taban</w:t>
      </w:r>
    </w:p>
    <w:p w:rsidR="00927C90" w:rsidRDefault="00927C90" w:rsidP="0019621B">
      <w:r>
        <w:rPr>
          <w:noProof/>
          <w:lang w:eastAsia="tr-TR"/>
        </w:rPr>
        <w:pict>
          <v:shape id="_x0000_s1038" type="#_x0000_t32" style="position:absolute;margin-left:86.65pt;margin-top:83.2pt;width:16.5pt;height:0;flip:x;z-index:251663360" o:connectortype="straight">
            <v:stroke endarrow="block"/>
          </v:shape>
        </w:pict>
      </w:r>
    </w:p>
    <w:p w:rsidR="00927C90" w:rsidRPr="000159AF" w:rsidRDefault="00927C90" w:rsidP="000159AF">
      <w:pPr>
        <w:tabs>
          <w:tab w:val="left" w:pos="2640"/>
        </w:tabs>
      </w:pPr>
      <w:r>
        <w:rPr>
          <w:noProof/>
          <w:lang w:eastAsia="tr-TR"/>
        </w:rPr>
        <w:pict>
          <v:shape id="_x0000_s1039" type="#_x0000_t32" style="position:absolute;margin-left:86.65pt;margin-top:1.55pt;width:30.75pt;height:0;z-index:251664384" o:connectortype="straight">
            <v:stroke endarrow="block"/>
          </v:shape>
        </w:pict>
      </w:r>
      <w:r>
        <w:tab/>
        <w:t>ayrıt</w:t>
      </w:r>
    </w:p>
    <w:p w:rsidR="00927C90" w:rsidRDefault="00927C90" w:rsidP="000159AF"/>
    <w:p w:rsidR="00927C90" w:rsidRDefault="00927C90" w:rsidP="000159AF">
      <w:pPr>
        <w:tabs>
          <w:tab w:val="left" w:pos="2280"/>
        </w:tabs>
      </w:pPr>
      <w:r>
        <w:tab/>
        <w:t>köşe</w:t>
      </w:r>
    </w:p>
    <w:p w:rsidR="00927C90" w:rsidRDefault="00927C90" w:rsidP="007B6300"/>
    <w:p w:rsidR="00927C90" w:rsidRDefault="00927C90" w:rsidP="007B6300">
      <w:pPr>
        <w:tabs>
          <w:tab w:val="left" w:pos="5415"/>
        </w:tabs>
      </w:pPr>
      <w:r>
        <w:tab/>
        <w:t>Ayrıtı ve köşesi yoktur.</w:t>
      </w:r>
    </w:p>
    <w:p w:rsidR="00927C90" w:rsidRPr="00D6564E" w:rsidRDefault="00927C90" w:rsidP="00D6564E">
      <w:pPr>
        <w:tabs>
          <w:tab w:val="left" w:pos="5415"/>
        </w:tabs>
        <w:rPr>
          <w:rFonts w:ascii="Comic Sans MS" w:hAnsi="Comic Sans MS"/>
        </w:rPr>
      </w:pPr>
      <w:r>
        <w:t xml:space="preserve">6 yüzeyi, 8 köşesi , 12 ayrıtı vardır.                                     </w:t>
      </w:r>
      <w:r w:rsidRPr="00D6564E">
        <w:rPr>
          <w:rFonts w:ascii="Comic Sans MS" w:hAnsi="Comic Sans MS"/>
          <w:b/>
        </w:rPr>
        <w:t>Bekir ÖZUZUN 2/ B Sınıf Öğretmeni</w:t>
      </w:r>
    </w:p>
    <w:p w:rsidR="00927C90" w:rsidRPr="007B6300" w:rsidRDefault="00927C90" w:rsidP="007B6300">
      <w:r>
        <w:t>Tabanları dikdörtgendir.</w:t>
      </w:r>
    </w:p>
    <w:sectPr w:rsidR="00927C90" w:rsidRPr="007B6300" w:rsidSect="006E7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F2F"/>
    <w:rsid w:val="000159AF"/>
    <w:rsid w:val="000A097F"/>
    <w:rsid w:val="000E62B2"/>
    <w:rsid w:val="0019621B"/>
    <w:rsid w:val="003E6D94"/>
    <w:rsid w:val="006E7094"/>
    <w:rsid w:val="0070278F"/>
    <w:rsid w:val="00772185"/>
    <w:rsid w:val="007B6300"/>
    <w:rsid w:val="00927C90"/>
    <w:rsid w:val="00973E38"/>
    <w:rsid w:val="00AC2FDA"/>
    <w:rsid w:val="00CB19A2"/>
    <w:rsid w:val="00D6564E"/>
    <w:rsid w:val="00DA4F2F"/>
    <w:rsid w:val="00E96162"/>
    <w:rsid w:val="00FA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721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204</Words>
  <Characters>1165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 HANIM</cp:lastModifiedBy>
  <cp:revision>11</cp:revision>
  <dcterms:created xsi:type="dcterms:W3CDTF">2011-09-22T18:39:00Z</dcterms:created>
  <dcterms:modified xsi:type="dcterms:W3CDTF">2011-09-26T19:53:00Z</dcterms:modified>
</cp:coreProperties>
</file>